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F554B" w14:textId="026FF6C1" w:rsidR="006B2F86" w:rsidRDefault="00692BCC" w:rsidP="00E71FC3">
      <w:pPr>
        <w:pStyle w:val="NoSpacing"/>
      </w:pPr>
      <w:r>
        <w:rPr>
          <w:u w:val="single"/>
        </w:rPr>
        <w:t>Thomas SCOTTON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14:paraId="50C42D3C" w14:textId="5FB4C1E9" w:rsidR="00692BCC" w:rsidRDefault="00692BCC" w:rsidP="00E71FC3">
      <w:pPr>
        <w:pStyle w:val="NoSpacing"/>
      </w:pPr>
      <w:r>
        <w:t>of York.</w:t>
      </w:r>
    </w:p>
    <w:p w14:paraId="347FDF63" w14:textId="28A9A757" w:rsidR="00692BCC" w:rsidRDefault="00692BCC" w:rsidP="00E71FC3">
      <w:pPr>
        <w:pStyle w:val="NoSpacing"/>
      </w:pPr>
    </w:p>
    <w:p w14:paraId="0F858E4C" w14:textId="11B0BD59" w:rsidR="00692BCC" w:rsidRDefault="00692BCC" w:rsidP="00E71FC3">
      <w:pPr>
        <w:pStyle w:val="NoSpacing"/>
      </w:pPr>
    </w:p>
    <w:p w14:paraId="445CBA9A" w14:textId="688DB750" w:rsidR="00692BCC" w:rsidRDefault="00692BCC" w:rsidP="00E71FC3">
      <w:pPr>
        <w:pStyle w:val="NoSpacing"/>
      </w:pPr>
      <w:r>
        <w:t xml:space="preserve">  3 Feb.1492</w:t>
      </w:r>
      <w:r>
        <w:tab/>
        <w:t>He was elected Mayor.   (R.F.Y. p.216)</w:t>
      </w:r>
    </w:p>
    <w:p w14:paraId="1FBE62D6" w14:textId="65E27F5C" w:rsidR="00692BCC" w:rsidRDefault="00692BCC" w:rsidP="00E71FC3">
      <w:pPr>
        <w:pStyle w:val="NoSpacing"/>
      </w:pPr>
    </w:p>
    <w:p w14:paraId="3D3CE189" w14:textId="63A51AEF" w:rsidR="00692BCC" w:rsidRDefault="00692BCC" w:rsidP="00E71FC3">
      <w:pPr>
        <w:pStyle w:val="NoSpacing"/>
      </w:pPr>
    </w:p>
    <w:p w14:paraId="50073EAE" w14:textId="7FC34359" w:rsidR="00692BCC" w:rsidRPr="00692BCC" w:rsidRDefault="00692BCC" w:rsidP="00E71FC3">
      <w:pPr>
        <w:pStyle w:val="NoSpacing"/>
      </w:pPr>
      <w:r>
        <w:t>30 June 2019</w:t>
      </w:r>
      <w:bookmarkStart w:id="0" w:name="_GoBack"/>
      <w:bookmarkEnd w:id="0"/>
    </w:p>
    <w:sectPr w:rsidR="00692BCC" w:rsidRPr="00692B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C5E64" w14:textId="77777777" w:rsidR="00692BCC" w:rsidRDefault="00692BCC" w:rsidP="00E71FC3">
      <w:pPr>
        <w:spacing w:after="0" w:line="240" w:lineRule="auto"/>
      </w:pPr>
      <w:r>
        <w:separator/>
      </w:r>
    </w:p>
  </w:endnote>
  <w:endnote w:type="continuationSeparator" w:id="0">
    <w:p w14:paraId="204B0CA3" w14:textId="77777777" w:rsidR="00692BCC" w:rsidRDefault="00692B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DD2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80C8B" w14:textId="77777777" w:rsidR="00692BCC" w:rsidRDefault="00692BCC" w:rsidP="00E71FC3">
      <w:pPr>
        <w:spacing w:after="0" w:line="240" w:lineRule="auto"/>
      </w:pPr>
      <w:r>
        <w:separator/>
      </w:r>
    </w:p>
  </w:footnote>
  <w:footnote w:type="continuationSeparator" w:id="0">
    <w:p w14:paraId="464F804C" w14:textId="77777777" w:rsidR="00692BCC" w:rsidRDefault="00692B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BCC"/>
    <w:rsid w:val="001A7C09"/>
    <w:rsid w:val="00577BD5"/>
    <w:rsid w:val="00656CBA"/>
    <w:rsid w:val="00692BCC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0BE9C"/>
  <w15:chartTrackingRefBased/>
  <w15:docId w15:val="{B5164A06-0B68-4687-AE2D-11A3B950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2019-06-30T19:17:00Z</dcterms:created>
  <dcterms:modified xsi:type="dcterms:W3CDTF">2019-06-30T19:20:00Z</dcterms:modified>
</cp:coreProperties>
</file>